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88E" w:rsidRDefault="00B1088E" w:rsidP="00B162F8">
      <w:pPr>
        <w:spacing w:after="0" w:line="240" w:lineRule="auto"/>
        <w:jc w:val="right"/>
      </w:pPr>
      <w:r>
        <w:t>Приложение № 23</w:t>
      </w:r>
    </w:p>
    <w:p w:rsidR="00B1088E" w:rsidRDefault="00B1088E" w:rsidP="00B162F8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B1088E" w:rsidRDefault="00B1088E" w:rsidP="00B162F8">
      <w:pPr>
        <w:spacing w:after="0" w:line="240" w:lineRule="auto"/>
        <w:jc w:val="right"/>
      </w:pPr>
      <w:r>
        <w:t>27 декабря 2024г. № 239</w:t>
      </w:r>
    </w:p>
    <w:p w:rsidR="00B1088E" w:rsidRDefault="00B1088E" w:rsidP="00B162F8">
      <w:pPr>
        <w:spacing w:after="0" w:line="240" w:lineRule="auto"/>
        <w:jc w:val="right"/>
      </w:pPr>
    </w:p>
    <w:p w:rsidR="00B1088E" w:rsidRDefault="00B1088E" w:rsidP="00B162F8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B1088E" w:rsidRDefault="00B1088E" w:rsidP="00B162F8">
      <w:pPr>
        <w:spacing w:after="0" w:line="240" w:lineRule="auto"/>
        <w:jc w:val="center"/>
      </w:pPr>
      <w:r>
        <w:t>С. Вершина – Тутура, ул. Лесная,20</w:t>
      </w:r>
    </w:p>
    <w:p w:rsidR="00B1088E" w:rsidRDefault="00B1088E"/>
    <w:p w:rsidR="00B1088E" w:rsidRDefault="00B1088E" w:rsidP="00886DDA">
      <w:r w:rsidRPr="009D0BC6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3.25pt;height:345.75pt;visibility:visible">
            <v:imagedata r:id="rId4" o:title=""/>
          </v:shape>
        </w:pict>
      </w:r>
    </w:p>
    <w:p w:rsidR="00B1088E" w:rsidRPr="00886DDA" w:rsidRDefault="00B1088E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07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B1088E" w:rsidRPr="007D4734" w:rsidTr="00B81F7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8E" w:rsidRPr="007F376A" w:rsidRDefault="00B1088E" w:rsidP="00B81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8E" w:rsidRPr="007D4734" w:rsidRDefault="00B1088E" w:rsidP="00B81F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4734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88E" w:rsidRPr="007D4734" w:rsidRDefault="00B1088E" w:rsidP="00B81F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4734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B1088E" w:rsidRPr="007D4734" w:rsidTr="00B81F7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8E" w:rsidRPr="007D4734" w:rsidRDefault="00B1088E" w:rsidP="00483D8F">
            <w:bookmarkStart w:id="0" w:name="_GoBack"/>
            <w:bookmarkEnd w:id="0"/>
            <w:r w:rsidRPr="007D4734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8E" w:rsidRPr="007D4734" w:rsidRDefault="00B1088E" w:rsidP="00483D8F">
            <w:r w:rsidRPr="007D4734">
              <w:t>623323.2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88E" w:rsidRPr="007D4734" w:rsidRDefault="00B1088E" w:rsidP="00483D8F">
            <w:r w:rsidRPr="007D4734">
              <w:t>4261323.7</w:t>
            </w:r>
          </w:p>
        </w:tc>
      </w:tr>
      <w:tr w:rsidR="00B1088E" w:rsidRPr="007D4734" w:rsidTr="00B81F7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8E" w:rsidRPr="007D4734" w:rsidRDefault="00B1088E" w:rsidP="00483D8F">
            <w:r w:rsidRPr="007D4734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8E" w:rsidRPr="007D4734" w:rsidRDefault="00B1088E" w:rsidP="00483D8F">
            <w:r w:rsidRPr="007D4734">
              <w:t>623325.0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88E" w:rsidRPr="007D4734" w:rsidRDefault="00B1088E" w:rsidP="00483D8F">
            <w:r w:rsidRPr="007D4734">
              <w:t>4261323.0</w:t>
            </w:r>
          </w:p>
        </w:tc>
      </w:tr>
      <w:tr w:rsidR="00B1088E" w:rsidRPr="007D4734" w:rsidTr="00B81F7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8E" w:rsidRPr="007D4734" w:rsidRDefault="00B1088E" w:rsidP="00483D8F">
            <w:r w:rsidRPr="007D4734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8E" w:rsidRPr="007D4734" w:rsidRDefault="00B1088E" w:rsidP="00483D8F">
            <w:r w:rsidRPr="007D4734">
              <w:t>623326.2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88E" w:rsidRPr="007D4734" w:rsidRDefault="00B1088E" w:rsidP="00483D8F">
            <w:r w:rsidRPr="007D4734">
              <w:t>4261325.7</w:t>
            </w:r>
          </w:p>
        </w:tc>
      </w:tr>
      <w:tr w:rsidR="00B1088E" w:rsidRPr="007D4734" w:rsidTr="00B81F7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8E" w:rsidRPr="007D4734" w:rsidRDefault="00B1088E" w:rsidP="00483D8F">
            <w:r w:rsidRPr="007D4734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8E" w:rsidRPr="007D4734" w:rsidRDefault="00B1088E" w:rsidP="00483D8F">
            <w:r w:rsidRPr="007D4734">
              <w:t>623324.3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88E" w:rsidRPr="007D4734" w:rsidRDefault="00B1088E" w:rsidP="00483D8F">
            <w:r w:rsidRPr="007D4734">
              <w:t>4261326.5</w:t>
            </w:r>
          </w:p>
        </w:tc>
      </w:tr>
    </w:tbl>
    <w:p w:rsidR="00B1088E" w:rsidRPr="00431D01" w:rsidRDefault="00B1088E" w:rsidP="00B81F7D">
      <w:pPr>
        <w:rPr>
          <w:i/>
        </w:rPr>
      </w:pPr>
    </w:p>
    <w:sectPr w:rsidR="00B1088E" w:rsidRPr="00431D01" w:rsidSect="00DB0347">
      <w:pgSz w:w="11906" w:h="16838"/>
      <w:pgMar w:top="1134" w:right="42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0707D"/>
    <w:rsid w:val="00103EA3"/>
    <w:rsid w:val="001532A0"/>
    <w:rsid w:val="001B1951"/>
    <w:rsid w:val="00233223"/>
    <w:rsid w:val="002904AC"/>
    <w:rsid w:val="002C1750"/>
    <w:rsid w:val="002D7B06"/>
    <w:rsid w:val="00305D54"/>
    <w:rsid w:val="003441AC"/>
    <w:rsid w:val="003467DB"/>
    <w:rsid w:val="0037324A"/>
    <w:rsid w:val="00374EC3"/>
    <w:rsid w:val="003918F0"/>
    <w:rsid w:val="003933B4"/>
    <w:rsid w:val="003A6753"/>
    <w:rsid w:val="00431D01"/>
    <w:rsid w:val="00432685"/>
    <w:rsid w:val="00483D8F"/>
    <w:rsid w:val="00584D40"/>
    <w:rsid w:val="00602C3F"/>
    <w:rsid w:val="006428DF"/>
    <w:rsid w:val="00660DCF"/>
    <w:rsid w:val="006D582E"/>
    <w:rsid w:val="0071239F"/>
    <w:rsid w:val="00745F84"/>
    <w:rsid w:val="00787397"/>
    <w:rsid w:val="007D4734"/>
    <w:rsid w:val="007D7300"/>
    <w:rsid w:val="007F376A"/>
    <w:rsid w:val="0083393F"/>
    <w:rsid w:val="0086247E"/>
    <w:rsid w:val="00886DDA"/>
    <w:rsid w:val="00891017"/>
    <w:rsid w:val="008A6BC7"/>
    <w:rsid w:val="008D3E58"/>
    <w:rsid w:val="009005C9"/>
    <w:rsid w:val="00910C7E"/>
    <w:rsid w:val="00944E4A"/>
    <w:rsid w:val="00950D1F"/>
    <w:rsid w:val="0098605B"/>
    <w:rsid w:val="009D0BC6"/>
    <w:rsid w:val="00AA3A9E"/>
    <w:rsid w:val="00B1088E"/>
    <w:rsid w:val="00B162F8"/>
    <w:rsid w:val="00B34490"/>
    <w:rsid w:val="00B81F7D"/>
    <w:rsid w:val="00B94FBB"/>
    <w:rsid w:val="00BD5BBD"/>
    <w:rsid w:val="00C37135"/>
    <w:rsid w:val="00C419E4"/>
    <w:rsid w:val="00C71FC2"/>
    <w:rsid w:val="00CB0516"/>
    <w:rsid w:val="00DB0347"/>
    <w:rsid w:val="00DB7042"/>
    <w:rsid w:val="00E43858"/>
    <w:rsid w:val="00F652D3"/>
    <w:rsid w:val="00F939B6"/>
    <w:rsid w:val="00FC2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A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51</Words>
  <Characters>292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2025-01-17T01:35:00Z</cp:lastPrinted>
  <dcterms:created xsi:type="dcterms:W3CDTF">2025-01-15T08:00:00Z</dcterms:created>
  <dcterms:modified xsi:type="dcterms:W3CDTF">2025-01-17T01:35:00Z</dcterms:modified>
</cp:coreProperties>
</file>